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5004" w:tblpY="1"/>
        <w:tblOverlap w:val="never"/>
        <w:tblW w:w="10093" w:type="dxa"/>
        <w:tblLayout w:type="fixed"/>
        <w:tblLook w:val="01E0"/>
      </w:tblPr>
      <w:tblGrid>
        <w:gridCol w:w="10093"/>
      </w:tblGrid>
      <w:tr w:rsidR="0017739F" w:rsidTr="00D4142A">
        <w:trPr>
          <w:trHeight w:val="352"/>
        </w:trPr>
        <w:tc>
          <w:tcPr>
            <w:tcW w:w="10093" w:type="dxa"/>
          </w:tcPr>
          <w:p w:rsidR="0017739F" w:rsidRDefault="0017739F" w:rsidP="00D4142A">
            <w:pPr>
              <w:ind w:left="30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Приложение № 5</w:t>
            </w:r>
          </w:p>
          <w:p w:rsidR="0017739F" w:rsidRPr="000D0F6E" w:rsidRDefault="0017739F" w:rsidP="00D4142A">
            <w:pPr>
              <w:ind w:left="4304"/>
              <w:jc w:val="center"/>
              <w:rPr>
                <w:sz w:val="28"/>
                <w:szCs w:val="28"/>
              </w:rPr>
            </w:pPr>
          </w:p>
          <w:p w:rsidR="0017739F" w:rsidRDefault="0017739F" w:rsidP="00D4142A">
            <w:pPr>
              <w:ind w:left="4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>Порядку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лицам- производителям товаров, работ, услуг в целях финансового обеспечения (возмещения) части затрат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</w:t>
            </w:r>
          </w:p>
        </w:tc>
      </w:tr>
    </w:tbl>
    <w:p w:rsidR="0017739F" w:rsidRDefault="0017739F" w:rsidP="00D4142A">
      <w:pPr>
        <w:tabs>
          <w:tab w:val="left" w:pos="13500"/>
        </w:tabs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17739F" w:rsidRDefault="0017739F" w:rsidP="00B47002">
      <w:pPr>
        <w:jc w:val="center"/>
        <w:rPr>
          <w:b/>
          <w:bCs/>
          <w:sz w:val="28"/>
          <w:szCs w:val="28"/>
        </w:rPr>
      </w:pPr>
    </w:p>
    <w:p w:rsidR="0017739F" w:rsidRPr="00F847F3" w:rsidRDefault="0017739F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F847F3">
        <w:rPr>
          <w:b/>
          <w:bCs/>
          <w:sz w:val="28"/>
          <w:szCs w:val="28"/>
        </w:rPr>
        <w:t>тчет о достижении значений целевых показателей</w:t>
      </w:r>
    </w:p>
    <w:p w:rsidR="0017739F" w:rsidRDefault="0017739F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17739F" w:rsidRDefault="0017739F" w:rsidP="00B47002">
      <w:pPr>
        <w:jc w:val="both"/>
        <w:rPr>
          <w:sz w:val="28"/>
          <w:szCs w:val="28"/>
        </w:rPr>
      </w:pPr>
    </w:p>
    <w:tbl>
      <w:tblPr>
        <w:tblW w:w="15324" w:type="dxa"/>
        <w:tblInd w:w="-106" w:type="dxa"/>
        <w:tblLayout w:type="fixed"/>
        <w:tblLook w:val="00A0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17739F" w:rsidRPr="00B72359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Default="0017739F" w:rsidP="00B72359">
            <w:pPr>
              <w:jc w:val="center"/>
            </w:pPr>
            <w:r>
              <w:t>№</w:t>
            </w:r>
          </w:p>
          <w:p w:rsidR="0017739F" w:rsidRPr="00B72359" w:rsidRDefault="0017739F" w:rsidP="00B72359">
            <w:pPr>
              <w:jc w:val="center"/>
            </w:pPr>
            <w:r w:rsidRPr="00B72359">
              <w:t>п/п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739F" w:rsidRPr="00B72359" w:rsidRDefault="0017739F" w:rsidP="00C20D82">
            <w:pPr>
              <w:jc w:val="center"/>
            </w:pPr>
            <w:r>
              <w:t>Исполнение</w:t>
            </w:r>
            <w:r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Примечание</w:t>
            </w:r>
          </w:p>
        </w:tc>
      </w:tr>
      <w:tr w:rsidR="0017739F" w:rsidRPr="00B72359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/>
        </w:tc>
      </w:tr>
      <w:tr w:rsidR="0017739F" w:rsidRPr="00B72359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39F" w:rsidRPr="00B72359" w:rsidRDefault="0017739F" w:rsidP="00B72359"/>
        </w:tc>
      </w:tr>
      <w:tr w:rsidR="0017739F" w:rsidRPr="00B72359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  <w:r w:rsidRPr="00B72359">
              <w:t>9</w:t>
            </w:r>
          </w:p>
        </w:tc>
      </w:tr>
      <w:tr w:rsidR="0017739F" w:rsidRPr="00B72359">
        <w:trPr>
          <w:trHeight w:val="28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 w:rsidRPr="00B72359">
              <w:t>9</w:t>
            </w:r>
          </w:p>
        </w:tc>
      </w:tr>
      <w:tr w:rsidR="0017739F" w:rsidRPr="00B72359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</w:tr>
      <w:tr w:rsidR="0017739F" w:rsidRPr="00B72359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39F" w:rsidRPr="00B72359" w:rsidRDefault="0017739F" w:rsidP="00B72359"/>
        </w:tc>
      </w:tr>
    </w:tbl>
    <w:p w:rsidR="0017739F" w:rsidRDefault="0017739F" w:rsidP="00B47002">
      <w:pPr>
        <w:jc w:val="both"/>
        <w:rPr>
          <w:sz w:val="28"/>
          <w:szCs w:val="28"/>
        </w:rPr>
      </w:pPr>
    </w:p>
    <w:p w:rsidR="0017739F" w:rsidRDefault="0017739F" w:rsidP="00B47002">
      <w:pPr>
        <w:jc w:val="both"/>
        <w:rPr>
          <w:sz w:val="28"/>
          <w:szCs w:val="28"/>
        </w:rPr>
      </w:pPr>
    </w:p>
    <w:p w:rsidR="0017739F" w:rsidRDefault="0017739F" w:rsidP="00B47002">
      <w:pPr>
        <w:jc w:val="both"/>
        <w:rPr>
          <w:sz w:val="28"/>
          <w:szCs w:val="28"/>
        </w:rPr>
      </w:pPr>
    </w:p>
    <w:p w:rsidR="0017739F" w:rsidRDefault="0017739F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17739F" w:rsidRDefault="0017739F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17739F" w:rsidRDefault="0017739F" w:rsidP="00B47002">
      <w:pPr>
        <w:jc w:val="both"/>
        <w:rPr>
          <w:sz w:val="16"/>
          <w:szCs w:val="16"/>
        </w:rPr>
      </w:pPr>
    </w:p>
    <w:p w:rsidR="0017739F" w:rsidRDefault="0017739F" w:rsidP="00B47002">
      <w:pPr>
        <w:jc w:val="both"/>
        <w:rPr>
          <w:sz w:val="16"/>
          <w:szCs w:val="16"/>
        </w:rPr>
      </w:pPr>
    </w:p>
    <w:p w:rsidR="0017739F" w:rsidRDefault="0017739F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Гл.бухгалтер  _____________________                   /______________________/</w:t>
      </w:r>
    </w:p>
    <w:p w:rsidR="0017739F" w:rsidRDefault="0017739F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17739F" w:rsidRDefault="0017739F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17739F" w:rsidRDefault="0017739F"/>
    <w:p w:rsidR="0017739F" w:rsidRDefault="0017739F"/>
    <w:p w:rsidR="0017739F" w:rsidRDefault="0017739F" w:rsidP="00362B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17739F" w:rsidRDefault="0017739F" w:rsidP="00362B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Д.К. Драчев</w:t>
      </w:r>
    </w:p>
    <w:p w:rsidR="0017739F" w:rsidRPr="004D5428" w:rsidRDefault="0017739F" w:rsidP="00362BE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739F" w:rsidRPr="000D0F6E" w:rsidRDefault="0017739F" w:rsidP="00362BE1">
      <w:pPr>
        <w:jc w:val="both"/>
        <w:rPr>
          <w:sz w:val="28"/>
          <w:szCs w:val="28"/>
        </w:rPr>
      </w:pPr>
    </w:p>
    <w:sectPr w:rsidR="0017739F" w:rsidRPr="000D0F6E" w:rsidSect="00D4142A">
      <w:headerReference w:type="default" r:id="rId6"/>
      <w:pgSz w:w="16838" w:h="11906" w:orient="landscape"/>
      <w:pgMar w:top="1701" w:right="567" w:bottom="1134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39F" w:rsidRDefault="0017739F" w:rsidP="0048763A">
      <w:r>
        <w:separator/>
      </w:r>
    </w:p>
  </w:endnote>
  <w:endnote w:type="continuationSeparator" w:id="1">
    <w:p w:rsidR="0017739F" w:rsidRDefault="0017739F" w:rsidP="0048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39F" w:rsidRDefault="0017739F" w:rsidP="0048763A">
      <w:r>
        <w:separator/>
      </w:r>
    </w:p>
  </w:footnote>
  <w:footnote w:type="continuationSeparator" w:id="1">
    <w:p w:rsidR="0017739F" w:rsidRDefault="0017739F" w:rsidP="0048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9F" w:rsidRDefault="0017739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7739F" w:rsidRDefault="001773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EBE"/>
    <w:rsid w:val="000320A3"/>
    <w:rsid w:val="0004172B"/>
    <w:rsid w:val="00053358"/>
    <w:rsid w:val="000A6CC0"/>
    <w:rsid w:val="000D0F6E"/>
    <w:rsid w:val="0017739F"/>
    <w:rsid w:val="001813EF"/>
    <w:rsid w:val="001A26A5"/>
    <w:rsid w:val="00290FC5"/>
    <w:rsid w:val="00362BE1"/>
    <w:rsid w:val="004051CE"/>
    <w:rsid w:val="00413B24"/>
    <w:rsid w:val="00433202"/>
    <w:rsid w:val="0048033D"/>
    <w:rsid w:val="0048763A"/>
    <w:rsid w:val="004A1462"/>
    <w:rsid w:val="004C7148"/>
    <w:rsid w:val="004D5428"/>
    <w:rsid w:val="00501A2A"/>
    <w:rsid w:val="005522A2"/>
    <w:rsid w:val="00555482"/>
    <w:rsid w:val="00570E7C"/>
    <w:rsid w:val="005C33BC"/>
    <w:rsid w:val="00742CC8"/>
    <w:rsid w:val="007865A9"/>
    <w:rsid w:val="00836760"/>
    <w:rsid w:val="00857536"/>
    <w:rsid w:val="008E457C"/>
    <w:rsid w:val="00947597"/>
    <w:rsid w:val="00970230"/>
    <w:rsid w:val="00A01AAD"/>
    <w:rsid w:val="00A5500C"/>
    <w:rsid w:val="00A61EBE"/>
    <w:rsid w:val="00A84FBA"/>
    <w:rsid w:val="00AC7376"/>
    <w:rsid w:val="00AC7510"/>
    <w:rsid w:val="00B076A1"/>
    <w:rsid w:val="00B47002"/>
    <w:rsid w:val="00B72359"/>
    <w:rsid w:val="00BC1476"/>
    <w:rsid w:val="00BD75A9"/>
    <w:rsid w:val="00C14920"/>
    <w:rsid w:val="00C20D82"/>
    <w:rsid w:val="00D4142A"/>
    <w:rsid w:val="00DA2E92"/>
    <w:rsid w:val="00DB3C41"/>
    <w:rsid w:val="00EA50BC"/>
    <w:rsid w:val="00F15B47"/>
    <w:rsid w:val="00F64BBD"/>
    <w:rsid w:val="00F847F3"/>
    <w:rsid w:val="00FA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62B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247</Words>
  <Characters>1410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20</cp:revision>
  <cp:lastPrinted>2015-10-08T11:42:00Z</cp:lastPrinted>
  <dcterms:created xsi:type="dcterms:W3CDTF">2017-05-17T12:59:00Z</dcterms:created>
  <dcterms:modified xsi:type="dcterms:W3CDTF">2017-09-01T08:30:00Z</dcterms:modified>
</cp:coreProperties>
</file>